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236956" w:rsidTr="00236956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6956" w:rsidRDefault="00236956" w:rsidP="00486D94">
            <w:r>
              <w:t>Приложение 1</w:t>
            </w:r>
          </w:p>
        </w:tc>
      </w:tr>
      <w:tr w:rsidR="00236956" w:rsidTr="00236956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6956" w:rsidRDefault="00236956" w:rsidP="00486D94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236956" w:rsidTr="00236956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6956" w:rsidRDefault="006E5B61" w:rsidP="00486D94">
            <w:r>
              <w:t xml:space="preserve">от 18.06.2020 </w:t>
            </w:r>
            <w:r w:rsidR="00236956">
              <w:t>№</w:t>
            </w:r>
            <w:r>
              <w:t xml:space="preserve"> 68-545</w:t>
            </w:r>
            <w:r w:rsidR="00236956">
              <w:t xml:space="preserve">      </w:t>
            </w:r>
          </w:p>
        </w:tc>
      </w:tr>
      <w:tr w:rsidR="00236956" w:rsidTr="00236956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>
            <w:pPr>
              <w:jc w:val="right"/>
            </w:pPr>
          </w:p>
        </w:tc>
      </w:tr>
      <w:tr w:rsidR="00236956" w:rsidTr="00236956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6956" w:rsidRDefault="00236956" w:rsidP="00486D94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2020 год и на плановый период 2021 и 2022 годов</w:t>
            </w:r>
          </w:p>
        </w:tc>
      </w:tr>
      <w:tr w:rsidR="00236956" w:rsidTr="00236956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956" w:rsidRDefault="00236956" w:rsidP="00486D94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956" w:rsidRDefault="00236956" w:rsidP="00486D94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956" w:rsidRDefault="00236956" w:rsidP="00486D94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956" w:rsidRDefault="00236956" w:rsidP="00486D94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956" w:rsidRDefault="00236956" w:rsidP="00486D94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6956" w:rsidRDefault="00236956" w:rsidP="00486D94">
            <w:pPr>
              <w:jc w:val="center"/>
            </w:pPr>
          </w:p>
        </w:tc>
      </w:tr>
      <w:tr w:rsidR="00236956" w:rsidTr="00236956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тыс. руб.</w:t>
            </w:r>
          </w:p>
        </w:tc>
      </w:tr>
      <w:tr w:rsidR="00236956" w:rsidTr="00236956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956" w:rsidRDefault="00236956" w:rsidP="00486D94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6956" w:rsidRDefault="00236956" w:rsidP="00486D94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6956" w:rsidRDefault="00236956" w:rsidP="00486D94">
            <w:pPr>
              <w:jc w:val="center"/>
            </w:pPr>
            <w:r>
              <w:t>2020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956" w:rsidRDefault="00236956" w:rsidP="00486D94">
            <w:pPr>
              <w:jc w:val="center"/>
            </w:pPr>
            <w:r>
              <w:t>2021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956" w:rsidRDefault="00236956" w:rsidP="00486D94">
            <w:pPr>
              <w:jc w:val="center"/>
            </w:pPr>
            <w:r>
              <w:t>2022 год</w:t>
            </w:r>
          </w:p>
        </w:tc>
      </w:tr>
      <w:tr w:rsidR="00236956" w:rsidTr="00236956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956" w:rsidRDefault="00236956" w:rsidP="00486D94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36956" w:rsidRDefault="00236956" w:rsidP="00486D94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6956" w:rsidRDefault="00236956" w:rsidP="00486D94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956" w:rsidRDefault="00236956" w:rsidP="00486D94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956" w:rsidRDefault="00236956" w:rsidP="00486D94"/>
        </w:tc>
      </w:tr>
    </w:tbl>
    <w:p w:rsidR="00236956" w:rsidRPr="00236956" w:rsidRDefault="00236956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236956" w:rsidTr="00236956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36956" w:rsidRDefault="00236956" w:rsidP="00486D94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36956" w:rsidRDefault="00236956" w:rsidP="00486D94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36956" w:rsidRDefault="00236956" w:rsidP="00486D94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36956" w:rsidRDefault="00236956" w:rsidP="00486D94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36956" w:rsidRDefault="00236956" w:rsidP="00486D94">
            <w:pPr>
              <w:jc w:val="center"/>
            </w:pPr>
            <w:r>
              <w:t>5</w:t>
            </w:r>
          </w:p>
        </w:tc>
      </w:tr>
      <w:tr w:rsidR="00236956" w:rsidTr="00236956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36956" w:rsidRDefault="00236956" w:rsidP="00486D94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7 321 620,1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7 373 016,7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7 669 102,1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4 867 244,0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5 207 951,0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5 572 508,0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4 867 244,0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5 207 951,0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5 572 508,0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49 648,4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48 116,3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48 116,3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49 648,4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48 116,3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48 116,3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486 538,0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173 825,0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48 224,0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441 699,0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127 308,0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10 578,0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10 974,0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11 377,0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34 261,0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35 543,0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36 847,0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974 354,0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1 074 214,0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1 127 364,0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615 829,0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714 300,0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766 036,0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358 525,0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359 914,0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361 328,0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192 813,0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199 647,0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207 103,0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598 294,0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572 379,5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568 899,4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lastRenderedPageBreak/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462 551,3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467 309,3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467 309,3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385 000,0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400 000,0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7 200,0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7 200,0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109,3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109,3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109,3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62 442,0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60 000,0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23 184,0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3 026,0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1 915,0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112 558,7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102 044,2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99 675,1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36 000,0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36 000,0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30 377,5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753,8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777,3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lastRenderedPageBreak/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734,1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753,8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777,3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29 643,4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65 800,0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57 250,0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57 250,0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20 200,0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15 100,0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40 000,0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150,0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2 000,0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20 551,2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2 880,1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2 860,1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12 387 425,5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10 184 145,1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9 337 963,1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12 399 845,4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10 184 145,1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9 337 963,1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5 005 882,0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3 061 591,9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1 816 124,2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lastRenderedPageBreak/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572 295,3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221 981,8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2 02 25027 04 0000 150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1 546,5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187 511,3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60 872,8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 xml:space="preserve"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</w:t>
            </w:r>
            <w:r w:rsidRPr="007705E4">
              <w:t>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324 081,2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1 053 661,5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2 02 25239 04 0000 150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Субсидии бюджетам городских округов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418 483,7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1 511,2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135 683,8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2 02 25306 04 0000 150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Субсидии бюджетам городских округов на 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5 866,9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lastRenderedPageBreak/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8 162,1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323 944,5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2 02 29001 04 0000 150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863 836,5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2 02 29999 04 0070 150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747 610,0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963 421,2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999 900,0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2 02 29999 04 0072 150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Субсидии бюджетам городских округов области на реализацию мероприятий по содействию созданию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407 416,6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407 416,6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2 02 29999 04 0075 150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 xml:space="preserve">Субсидии бюджетам городских округов области на обеспечение повышения оплаты труда некоторых категорий работников муниципальных учреждений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170 107,6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170 107,6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170 107,6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Cубсидии бюджетам 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182 424,6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184 130,4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238 700,0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2 02 29999 04 0082 150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Субсидии бюджетам городских округов области на обеспечение капитального ремонта, ремонта и содержания автомобильных дорог общего пользования местного значения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813 000,0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2 02 29999 04 0083 150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Субсидии бюджетам городских округов области на 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значения, за счёт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187 000,0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62 442,0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lastRenderedPageBreak/>
              <w:t xml:space="preserve">2 02 29999 04 0101 150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Cубсидии бюджетам городских округов области на обеспечение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374,8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6 138 871,8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6 899 874,4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7 361 838,9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2 02 30021 04 0000 150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Субвенции бюджетам городских округов на ежемесячное денежное вознаграждение за классное руководство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83 566,4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308 934,6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313 020,0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3 422 228,8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3 994 005,3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4 350 623,3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6 316,1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6 316,1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6 316,1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2 807,2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2 807,2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2 807,2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2 105,4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2 105,4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2 105,4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25 615,3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25 615,3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25 615,3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lastRenderedPageBreak/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24 211,8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24 211,8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24 211,8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2 807,2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2 807,2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2 807,2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9 687,4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9 901,1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10 156,4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299 100,9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299 100,9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299 100,9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1 403,6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1 403,6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1 403,6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268 808,7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278 485,8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288 232,8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106 677,7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81 028,1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81 028,1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lastRenderedPageBreak/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21 709,8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21 709,8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21 709,8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7 690,0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7 944,6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8 213,7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1 851 750,8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1 831 107,1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1 922 073,2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631,4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637,2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660,8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1 753,3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1 753,3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1 753,3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1 215 636,7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222 678,8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160 000,0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lastRenderedPageBreak/>
              <w:t xml:space="preserve">2 02 45393 04 0000 150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252 290,0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36 478,8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2 02 45418 04 0000 150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Межбюджетные трансферты, передаваемые бюджетам городских округов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160 000,0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160 000,0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26 200,0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35 400,0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2 02 49999 04 0021 150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712 000,0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2 02 49999 04 0030 150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Межбюджетные трансферты, передаваемые бюджетам городских округов области на создание универсальных спортивно-оздоровительных площадок на территории 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10 130,9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2 02 49999 04 0031 150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Межбюджетные трансферты, передаваемые бюджетам городских округов области на обеспечение мероприятий, связанных с оплатой дополнительных квадратных метров, при переселении граждан из аварийного жилищного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45 815,8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7 843,6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lastRenderedPageBreak/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7 843,6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236956" w:rsidRDefault="00236956" w:rsidP="00486D94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rPr>
                <w:color w:val="FF0000"/>
              </w:rPr>
              <w:t>-20 263,5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36956" w:rsidRDefault="00236956" w:rsidP="00486D94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36956" w:rsidRDefault="00236956" w:rsidP="00486D94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rPr>
                <w:color w:val="FF0000"/>
              </w:rPr>
              <w:t>-20 263,5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 </w:t>
            </w:r>
          </w:p>
        </w:tc>
      </w:tr>
      <w:tr w:rsidR="00236956" w:rsidTr="00236956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19 709 045,6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>
            <w:pPr>
              <w:jc w:val="right"/>
            </w:pPr>
            <w:r>
              <w:t>17 557 161,8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956" w:rsidRDefault="00236956" w:rsidP="00486D94">
            <w:pPr>
              <w:jc w:val="right"/>
            </w:pPr>
            <w:r>
              <w:t>17 007 065,2</w:t>
            </w:r>
          </w:p>
        </w:tc>
      </w:tr>
      <w:tr w:rsidR="00236956" w:rsidTr="00236956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>
            <w:r>
              <w:t xml:space="preserve">  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</w:tr>
      <w:tr w:rsidR="00236956" w:rsidTr="00236956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</w:tr>
      <w:tr w:rsidR="00236956" w:rsidTr="00236956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</w:tr>
      <w:tr w:rsidR="00236956" w:rsidTr="00236956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</w:tr>
      <w:tr w:rsidR="00236956" w:rsidTr="00236956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956" w:rsidRDefault="00236956" w:rsidP="00486D94"/>
        </w:tc>
      </w:tr>
    </w:tbl>
    <w:p w:rsidR="00236956" w:rsidRPr="00CC37C7" w:rsidRDefault="00236956" w:rsidP="00236956"/>
    <w:p w:rsidR="00E2598B" w:rsidRPr="00236956" w:rsidRDefault="00E2598B" w:rsidP="00236956"/>
    <w:sectPr w:rsidR="00E2598B" w:rsidRPr="00236956" w:rsidSect="00236956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21B" w:rsidRDefault="005C521B" w:rsidP="00236956">
      <w:r>
        <w:separator/>
      </w:r>
    </w:p>
  </w:endnote>
  <w:endnote w:type="continuationSeparator" w:id="1">
    <w:p w:rsidR="005C521B" w:rsidRDefault="005C521B" w:rsidP="00236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21B" w:rsidRDefault="005C521B" w:rsidP="00236956">
      <w:r>
        <w:separator/>
      </w:r>
    </w:p>
  </w:footnote>
  <w:footnote w:type="continuationSeparator" w:id="1">
    <w:p w:rsidR="005C521B" w:rsidRDefault="005C521B" w:rsidP="002369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956" w:rsidRDefault="00AA78A0" w:rsidP="00EB098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3695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36956" w:rsidRDefault="0023695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956" w:rsidRDefault="00AA78A0" w:rsidP="00EB098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3695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E5B61">
      <w:rPr>
        <w:rStyle w:val="a7"/>
        <w:noProof/>
      </w:rPr>
      <w:t>10</w:t>
    </w:r>
    <w:r>
      <w:rPr>
        <w:rStyle w:val="a7"/>
      </w:rPr>
      <w:fldChar w:fldCharType="end"/>
    </w:r>
  </w:p>
  <w:p w:rsidR="00236956" w:rsidRDefault="0023695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236956"/>
    <w:rsid w:val="00045273"/>
    <w:rsid w:val="00236956"/>
    <w:rsid w:val="002C3F39"/>
    <w:rsid w:val="00424E1F"/>
    <w:rsid w:val="005C521B"/>
    <w:rsid w:val="006808C6"/>
    <w:rsid w:val="006E5B61"/>
    <w:rsid w:val="007705E4"/>
    <w:rsid w:val="007B73FF"/>
    <w:rsid w:val="00986A67"/>
    <w:rsid w:val="00A24CAF"/>
    <w:rsid w:val="00A4455D"/>
    <w:rsid w:val="00AA78A0"/>
    <w:rsid w:val="00B722F9"/>
    <w:rsid w:val="00B912FD"/>
    <w:rsid w:val="00C33014"/>
    <w:rsid w:val="00E2598B"/>
    <w:rsid w:val="00F5713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369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6956"/>
  </w:style>
  <w:style w:type="paragraph" w:styleId="a5">
    <w:name w:val="footer"/>
    <w:basedOn w:val="a"/>
    <w:link w:val="a6"/>
    <w:uiPriority w:val="99"/>
    <w:semiHidden/>
    <w:unhideWhenUsed/>
    <w:rsid w:val="002369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6956"/>
  </w:style>
  <w:style w:type="character" w:styleId="a7">
    <w:name w:val="page number"/>
    <w:basedOn w:val="a0"/>
    <w:uiPriority w:val="99"/>
    <w:semiHidden/>
    <w:unhideWhenUsed/>
    <w:rsid w:val="002369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10</Pages>
  <Words>2834</Words>
  <Characters>16156</Characters>
  <Application>Microsoft Office Word</Application>
  <DocSecurity>0</DocSecurity>
  <Lines>134</Lines>
  <Paragraphs>37</Paragraphs>
  <ScaleCrop>false</ScaleCrop>
  <Company/>
  <LinksUpToDate>false</LinksUpToDate>
  <CharactersWithSpaces>18953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SimkinaTU</dc:creator>
  <cp:lastModifiedBy>UdalovaDA</cp:lastModifiedBy>
  <cp:revision>5</cp:revision>
  <dcterms:created xsi:type="dcterms:W3CDTF">2020-06-17T10:35:00Z</dcterms:created>
  <dcterms:modified xsi:type="dcterms:W3CDTF">2020-06-18T11:52:00Z</dcterms:modified>
</cp:coreProperties>
</file>